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EBB7DE" w14:textId="77777777" w:rsidR="00F52D82" w:rsidRDefault="00F52D82" w:rsidP="00F52D8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Alexander BOSSELL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7DF99DC1" w14:textId="77777777" w:rsidR="00F52D82" w:rsidRDefault="00F52D82" w:rsidP="00F52D8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of Beverley.</w:t>
      </w:r>
    </w:p>
    <w:p w14:paraId="6C25FAB5" w14:textId="77777777" w:rsidR="00F52D82" w:rsidRDefault="00F52D82" w:rsidP="00F52D8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80FECDD" w14:textId="77777777" w:rsidR="00F52D82" w:rsidRDefault="00F52D82" w:rsidP="00F52D8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5FE9E8B" w14:textId="77777777" w:rsidR="00F52D82" w:rsidRDefault="00F52D82" w:rsidP="00F52D8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>John Johnson(q.v.) brought a plaint of trespass against him.</w:t>
      </w:r>
    </w:p>
    <w:p w14:paraId="7415268A" w14:textId="77777777" w:rsidR="00F52D82" w:rsidRDefault="00F52D82" w:rsidP="00F52D8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( </w:t>
      </w:r>
      <w:hyperlink r:id="rId6" w:history="1">
        <w:r w:rsidRPr="00FB602B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6A74797C" w14:textId="77777777" w:rsidR="00F52D82" w:rsidRDefault="00F52D82" w:rsidP="00F52D8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16585E8" w14:textId="77777777" w:rsidR="00F52D82" w:rsidRDefault="00F52D82" w:rsidP="00F52D8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ECED26B" w14:textId="77777777" w:rsidR="00F52D82" w:rsidRDefault="00F52D82" w:rsidP="00F52D8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5 April 2012</w:t>
      </w:r>
    </w:p>
    <w:p w14:paraId="18F816C8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3E2E95" w14:textId="77777777" w:rsidR="00F52D82" w:rsidRDefault="00F52D82" w:rsidP="009139A6">
      <w:r>
        <w:separator/>
      </w:r>
    </w:p>
  </w:endnote>
  <w:endnote w:type="continuationSeparator" w:id="0">
    <w:p w14:paraId="478003F3" w14:textId="77777777" w:rsidR="00F52D82" w:rsidRDefault="00F52D8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17EEE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908D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AADD3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8EC0EA" w14:textId="77777777" w:rsidR="00F52D82" w:rsidRDefault="00F52D82" w:rsidP="009139A6">
      <w:r>
        <w:separator/>
      </w:r>
    </w:p>
  </w:footnote>
  <w:footnote w:type="continuationSeparator" w:id="0">
    <w:p w14:paraId="266EFA55" w14:textId="77777777" w:rsidR="00F52D82" w:rsidRDefault="00F52D8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5DD8D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4CBDB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682B0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D82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  <w:rsid w:val="00F52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D70B20"/>
  <w15:chartTrackingRefBased/>
  <w15:docId w15:val="{CA011239-8304-43BD-A8E3-A89E0A6A3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F52D8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2021-05-02T16:14:00Z</dcterms:created>
  <dcterms:modified xsi:type="dcterms:W3CDTF">2021-05-02T16:15:00Z</dcterms:modified>
</cp:coreProperties>
</file>